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59E" w:rsidRDefault="0050259E" w:rsidP="005025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AMEROS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50259E" w:rsidRDefault="0050259E" w:rsidP="005025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0259E" w:rsidRDefault="0050259E" w:rsidP="005025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0259E" w:rsidRDefault="0050259E" w:rsidP="005025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Apr.1433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Salisbury into</w:t>
      </w:r>
    </w:p>
    <w:p w:rsidR="0050259E" w:rsidRDefault="0050259E" w:rsidP="005025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 of the late John Mowbray, 2</w:t>
      </w:r>
      <w:r w:rsidRPr="00115290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 Norfolk(q.v.).</w:t>
      </w:r>
    </w:p>
    <w:p w:rsidR="0050259E" w:rsidRDefault="0050259E" w:rsidP="005025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24-92)</w:t>
      </w:r>
    </w:p>
    <w:p w:rsidR="0050259E" w:rsidRDefault="0050259E" w:rsidP="005025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0259E" w:rsidRDefault="0050259E" w:rsidP="005025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0259E" w:rsidRPr="00115290" w:rsidRDefault="0050259E" w:rsidP="005025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May 2016</w:t>
      </w:r>
    </w:p>
    <w:p w:rsidR="006B2F86" w:rsidRPr="0050259E" w:rsidRDefault="0050259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50259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259E" w:rsidRDefault="0050259E" w:rsidP="00E71FC3">
      <w:pPr>
        <w:spacing w:after="0" w:line="240" w:lineRule="auto"/>
      </w:pPr>
      <w:r>
        <w:separator/>
      </w:r>
    </w:p>
  </w:endnote>
  <w:endnote w:type="continuationSeparator" w:id="0">
    <w:p w:rsidR="0050259E" w:rsidRDefault="0050259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259E" w:rsidRDefault="0050259E" w:rsidP="00E71FC3">
      <w:pPr>
        <w:spacing w:after="0" w:line="240" w:lineRule="auto"/>
      </w:pPr>
      <w:r>
        <w:separator/>
      </w:r>
    </w:p>
  </w:footnote>
  <w:footnote w:type="continuationSeparator" w:id="0">
    <w:p w:rsidR="0050259E" w:rsidRDefault="0050259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59E"/>
    <w:rsid w:val="0050259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713CA6"/>
  <w15:chartTrackingRefBased/>
  <w15:docId w15:val="{26925A65-6014-46ED-AA64-17CEB1442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2016-05-03T18:57:00Z</dcterms:created>
  <dcterms:modified xsi:type="dcterms:W3CDTF">2016-05-03T18:58:00Z</dcterms:modified>
</cp:coreProperties>
</file>